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05719" w:rsidRDefault="00FD2426">
      <w:r>
        <w:rPr>
          <w:noProof/>
        </w:rPr>
        <w:drawing>
          <wp:anchor distT="0" distB="0" distL="114300" distR="114300" simplePos="0" relativeHeight="251658240" behindDoc="0" locked="0" layoutInCell="1" allowOverlap="1" wp14:anchorId="08B83879">
            <wp:simplePos x="0" y="0"/>
            <wp:positionH relativeFrom="column">
              <wp:posOffset>10160</wp:posOffset>
            </wp:positionH>
            <wp:positionV relativeFrom="paragraph">
              <wp:posOffset>2540</wp:posOffset>
            </wp:positionV>
            <wp:extent cx="5942965" cy="7284085"/>
            <wp:effectExtent l="0" t="0" r="635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2965" cy="7284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D2426" w:rsidRDefault="00FD2426">
      <w:r>
        <w:rPr>
          <w:noProof/>
        </w:rPr>
        <w:lastRenderedPageBreak/>
        <w:drawing>
          <wp:inline distT="0" distB="0" distL="0" distR="0" wp14:anchorId="7F78C39F" wp14:editId="56F5AF4F">
            <wp:extent cx="5942965" cy="7667326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52099" cy="7679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D242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2592F" w:rsidRDefault="0052592F" w:rsidP="00BE18EC">
      <w:pPr>
        <w:spacing w:after="0" w:line="240" w:lineRule="auto"/>
      </w:pPr>
      <w:r>
        <w:separator/>
      </w:r>
    </w:p>
  </w:endnote>
  <w:endnote w:type="continuationSeparator" w:id="0">
    <w:p w:rsidR="0052592F" w:rsidRDefault="0052592F" w:rsidP="00BE18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E18EC" w:rsidRDefault="00BE18E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E18EC" w:rsidRDefault="00BE18EC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E18EC" w:rsidRDefault="00BE18E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2592F" w:rsidRDefault="0052592F" w:rsidP="00BE18EC">
      <w:pPr>
        <w:spacing w:after="0" w:line="240" w:lineRule="auto"/>
      </w:pPr>
      <w:r>
        <w:separator/>
      </w:r>
    </w:p>
  </w:footnote>
  <w:footnote w:type="continuationSeparator" w:id="0">
    <w:p w:rsidR="0052592F" w:rsidRDefault="0052592F" w:rsidP="00BE18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E18EC" w:rsidRDefault="00BE18E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E18EC" w:rsidRDefault="00BE18EC" w:rsidP="00BE18EC">
    <w:pPr>
      <w:pStyle w:val="Heading2"/>
    </w:pPr>
    <w:r>
      <w:t xml:space="preserve">Table 2-2 – Counties and Cities with Climate Zone Designations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E18EC" w:rsidRDefault="00BE18E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displayBackgroundShape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1HProject" w:val="..\2016 RefAce-v30.d2h"/>
  </w:docVars>
  <w:rsids>
    <w:rsidRoot w:val="00705719"/>
    <w:rsid w:val="0006683A"/>
    <w:rsid w:val="0052592F"/>
    <w:rsid w:val="005A60FE"/>
    <w:rsid w:val="00705719"/>
    <w:rsid w:val="0071745F"/>
    <w:rsid w:val="00BE18EC"/>
    <w:rsid w:val="00FD24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78639C"/>
  <w15:chartTrackingRefBased/>
  <w15:docId w15:val="{3BFDA6F5-0A4C-4819-B041-0BCC858031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E18E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99"/>
    <w:semiHidden/>
    <w:unhideWhenUsed/>
    <w:rsid w:val="00BE18E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BE18EC"/>
  </w:style>
  <w:style w:type="paragraph" w:styleId="Header">
    <w:name w:val="header"/>
    <w:basedOn w:val="Normal"/>
    <w:link w:val="HeaderChar"/>
    <w:uiPriority w:val="99"/>
    <w:unhideWhenUsed/>
    <w:rsid w:val="00BE18E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E18EC"/>
  </w:style>
  <w:style w:type="paragraph" w:styleId="Footer">
    <w:name w:val="footer"/>
    <w:basedOn w:val="Normal"/>
    <w:link w:val="FooterChar"/>
    <w:uiPriority w:val="99"/>
    <w:unhideWhenUsed/>
    <w:rsid w:val="00BE18E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E18EC"/>
  </w:style>
  <w:style w:type="character" w:customStyle="1" w:styleId="Heading2Char">
    <w:name w:val="Heading 2 Char"/>
    <w:basedOn w:val="DefaultParagraphFont"/>
    <w:link w:val="Heading2"/>
    <w:uiPriority w:val="9"/>
    <w:rsid w:val="00BE18E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jdon\AppData\Roaming\Microsoft\Templates\D2H_HTM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D2H_HTML.dotx</Template>
  <TotalTime>17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Wendy Donaldson</dc:creator>
  <cp:keywords/>
  <dc:description/>
  <cp:lastModifiedBy>Wendy Donaldson</cp:lastModifiedBy>
  <cp:revision>4</cp:revision>
  <dcterms:created xsi:type="dcterms:W3CDTF">2018-11-14T23:36:00Z</dcterms:created>
  <dcterms:modified xsi:type="dcterms:W3CDTF">2018-11-15T02:54:00Z</dcterms:modified>
</cp:coreProperties>
</file>